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E08" w:rsidRPr="008976BB" w:rsidRDefault="000A7E08" w:rsidP="00DA304C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ШАГИЕВА ГАНИЗЯМАЛ СИБГАТУЛЛОВНА </w:t>
      </w:r>
    </w:p>
    <w:p w:rsidR="000A7E08" w:rsidRDefault="000A7E08" w:rsidP="00DA304C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0A7E08" w:rsidRPr="008976BB" w:rsidRDefault="000A7E08" w:rsidP="00DA304C">
      <w:pPr>
        <w:tabs>
          <w:tab w:val="left" w:pos="1056"/>
          <w:tab w:val="right" w:pos="9355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976BB">
        <w:rPr>
          <w:rFonts w:ascii="Times New Roman" w:hAnsi="Times New Roman"/>
          <w:b/>
          <w:sz w:val="28"/>
          <w:szCs w:val="28"/>
        </w:rPr>
        <w:t>«Лишь бы не было войны</w:t>
      </w:r>
      <w:r>
        <w:rPr>
          <w:rFonts w:ascii="Times New Roman" w:hAnsi="Times New Roman"/>
          <w:b/>
          <w:sz w:val="28"/>
          <w:szCs w:val="28"/>
        </w:rPr>
        <w:t>!</w:t>
      </w:r>
      <w:r w:rsidRPr="008976BB">
        <w:rPr>
          <w:rFonts w:ascii="Times New Roman" w:hAnsi="Times New Roman"/>
          <w:b/>
          <w:sz w:val="28"/>
          <w:szCs w:val="28"/>
        </w:rPr>
        <w:t>»</w:t>
      </w:r>
    </w:p>
    <w:p w:rsidR="000A7E08" w:rsidRDefault="000A7E08" w:rsidP="00DA304C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0A7E08" w:rsidRDefault="000A7E08" w:rsidP="0069785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C6F02">
        <w:rPr>
          <w:rFonts w:ascii="Times New Roman" w:hAnsi="Times New Roman"/>
          <w:sz w:val="28"/>
          <w:szCs w:val="28"/>
        </w:rPr>
        <w:t>С 1942 по 1945 работала на Шатурских торфяных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6F02">
        <w:rPr>
          <w:rFonts w:ascii="Times New Roman" w:hAnsi="Times New Roman"/>
          <w:sz w:val="28"/>
          <w:szCs w:val="28"/>
        </w:rPr>
        <w:t xml:space="preserve">разработках под Москвой. После войны работала на железной дороге обмотчицей в Юдинском районе.  </w:t>
      </w:r>
    </w:p>
    <w:p w:rsidR="000A7E08" w:rsidRPr="006C6F02" w:rsidRDefault="000A7E08" w:rsidP="00DA304C">
      <w:pPr>
        <w:spacing w:line="240" w:lineRule="auto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0A7E08" w:rsidRDefault="000A7E08" w:rsidP="00F038E2">
      <w:pPr>
        <w:rPr>
          <w:b/>
          <w:sz w:val="24"/>
          <w:szCs w:val="24"/>
        </w:rPr>
      </w:pPr>
      <w:r w:rsidRPr="00224784">
        <w:rPr>
          <w:b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6" o:spid="_x0000_i1025" type="#_x0000_t75" style="width:227.25pt;height:253.5pt;visibility:visible">
            <v:imagedata r:id="rId4" o:title=""/>
          </v:shape>
        </w:pict>
      </w:r>
      <w:r w:rsidRPr="00224784">
        <w:rPr>
          <w:noProof/>
          <w:sz w:val="24"/>
          <w:szCs w:val="24"/>
          <w:lang w:eastAsia="ru-RU"/>
        </w:rPr>
        <w:pict>
          <v:shape id="Рисунок 3" o:spid="_x0000_i1026" type="#_x0000_t75" style="width:237.75pt;height:192.75pt;visibility:visible">
            <v:imagedata r:id="rId5" o:title=""/>
          </v:shape>
        </w:pict>
      </w:r>
    </w:p>
    <w:p w:rsidR="000A7E08" w:rsidRDefault="000A7E08" w:rsidP="00F038E2">
      <w:pPr>
        <w:rPr>
          <w:sz w:val="24"/>
          <w:szCs w:val="24"/>
        </w:rPr>
      </w:pPr>
      <w:r w:rsidRPr="00224784">
        <w:rPr>
          <w:noProof/>
          <w:sz w:val="24"/>
          <w:szCs w:val="24"/>
          <w:lang w:eastAsia="ru-RU"/>
        </w:rPr>
        <w:pict>
          <v:shape id="Рисунок 2" o:spid="_x0000_i1027" type="#_x0000_t75" style="width:202.5pt;height:138pt;visibility:visible">
            <v:imagedata r:id="rId6" o:title=""/>
          </v:shape>
        </w:pict>
      </w:r>
      <w:r w:rsidRPr="00224784">
        <w:rPr>
          <w:noProof/>
          <w:sz w:val="24"/>
          <w:szCs w:val="24"/>
          <w:lang w:eastAsia="ru-RU"/>
        </w:rPr>
        <w:pict>
          <v:shape id="Рисунок 4" o:spid="_x0000_i1028" type="#_x0000_t75" style="width:256.5pt;height:139.5pt;visibility:visible">
            <v:imagedata r:id="rId7" o:title=""/>
          </v:shape>
        </w:pict>
      </w:r>
    </w:p>
    <w:p w:rsidR="000A7E08" w:rsidRDefault="000A7E08" w:rsidP="006B0003">
      <w:pPr>
        <w:rPr>
          <w:sz w:val="24"/>
          <w:szCs w:val="24"/>
        </w:rPr>
      </w:pPr>
    </w:p>
    <w:p w:rsidR="000A7E08" w:rsidRPr="005D6D82" w:rsidRDefault="000A7E08" w:rsidP="00F038E2">
      <w:pPr>
        <w:jc w:val="center"/>
        <w:rPr>
          <w:sz w:val="24"/>
          <w:szCs w:val="24"/>
        </w:rPr>
      </w:pPr>
    </w:p>
    <w:sectPr w:rsidR="000A7E08" w:rsidRPr="005D6D82" w:rsidSect="002201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34D2"/>
    <w:rsid w:val="0003330E"/>
    <w:rsid w:val="00036D0D"/>
    <w:rsid w:val="000A7E08"/>
    <w:rsid w:val="001134D2"/>
    <w:rsid w:val="0022014E"/>
    <w:rsid w:val="00224784"/>
    <w:rsid w:val="002F48DF"/>
    <w:rsid w:val="00433EB0"/>
    <w:rsid w:val="004474BC"/>
    <w:rsid w:val="0052573C"/>
    <w:rsid w:val="00593052"/>
    <w:rsid w:val="005D6D82"/>
    <w:rsid w:val="0069785C"/>
    <w:rsid w:val="006B0003"/>
    <w:rsid w:val="006C6F02"/>
    <w:rsid w:val="006F326B"/>
    <w:rsid w:val="008976BB"/>
    <w:rsid w:val="00DA304C"/>
    <w:rsid w:val="00F038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014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B0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B00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9704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54</TotalTime>
  <Pages>1</Pages>
  <Words>31</Words>
  <Characters>181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ЗОЯ</dc:creator>
  <cp:keywords/>
  <dc:description/>
  <cp:lastModifiedBy>Admin</cp:lastModifiedBy>
  <cp:revision>8</cp:revision>
  <cp:lastPrinted>2015-02-14T07:50:00Z</cp:lastPrinted>
  <dcterms:created xsi:type="dcterms:W3CDTF">2015-02-14T07:10:00Z</dcterms:created>
  <dcterms:modified xsi:type="dcterms:W3CDTF">2015-04-10T15:22:00Z</dcterms:modified>
</cp:coreProperties>
</file>